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A101" w14:textId="275DC9ED" w:rsidR="00424A5A" w:rsidRDefault="003110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104FC99" wp14:editId="3E8874D7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3778AC" w:rsidRPr="00427B3B" w14:paraId="1EA3BCE0" w14:textId="77777777" w:rsidTr="003778AC">
        <w:tc>
          <w:tcPr>
            <w:tcW w:w="1080" w:type="dxa"/>
            <w:vAlign w:val="center"/>
          </w:tcPr>
          <w:p w14:paraId="1C5002B6" w14:textId="5BFB82C5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4484BB50" w14:textId="0D283EBD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3312B292" w14:textId="77777777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5961F4" w14:textId="13F7313A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14:paraId="530FC274" w14:textId="5FF38DF1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8AC" w:rsidRPr="00427B3B" w14:paraId="7887CBF7" w14:textId="77777777" w:rsidTr="003778AC">
        <w:tc>
          <w:tcPr>
            <w:tcW w:w="1080" w:type="dxa"/>
            <w:vAlign w:val="center"/>
          </w:tcPr>
          <w:p w14:paraId="0A91A3F6" w14:textId="2986B706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14:paraId="104BCBE4" w14:textId="33238BD0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6D9B428" w14:textId="77777777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8E14391" w14:textId="5AD49C8D" w:rsidR="003778AC" w:rsidRPr="00427B3B" w:rsidRDefault="003778AC" w:rsidP="002C78AC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14:paraId="64E9CDC4" w14:textId="1D992DFF" w:rsidR="003778AC" w:rsidRPr="00427B3B" w:rsidRDefault="003778AC" w:rsidP="002C78AC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7B1E4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E12A07" w:rsidRPr="00427B3B" w14:paraId="62D0EFD9" w14:textId="77777777" w:rsidTr="00991D00">
        <w:tc>
          <w:tcPr>
            <w:tcW w:w="1080" w:type="dxa"/>
            <w:vAlign w:val="center"/>
          </w:tcPr>
          <w:p w14:paraId="5AE1EF96" w14:textId="77777777" w:rsidR="00E12A07" w:rsidRPr="00427B3B" w:rsidRDefault="00E12A07" w:rsidP="00991D0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8B130A0" w14:textId="77777777" w:rsidR="00E12A07" w:rsidRPr="00427B3B" w:rsidRDefault="00E12A07" w:rsidP="00991D0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43001-255/2025-01</w:t>
            </w:r>
          </w:p>
        </w:tc>
        <w:tc>
          <w:tcPr>
            <w:tcW w:w="1080" w:type="dxa"/>
            <w:vAlign w:val="center"/>
          </w:tcPr>
          <w:p w14:paraId="30A32984" w14:textId="77777777" w:rsidR="00E12A07" w:rsidRPr="00427B3B" w:rsidRDefault="00E12A07" w:rsidP="00991D0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E7C7A0D" w14:textId="77777777" w:rsidR="00E12A07" w:rsidRPr="00427B3B" w:rsidRDefault="00E12A07" w:rsidP="00991D0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8634168" w14:textId="77777777" w:rsidR="00E12A07" w:rsidRPr="00427B3B" w:rsidRDefault="00E12A07" w:rsidP="00991D0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A-35/25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E12A07" w:rsidRPr="00427B3B" w14:paraId="4FFC1855" w14:textId="77777777" w:rsidTr="00991D00">
        <w:tc>
          <w:tcPr>
            <w:tcW w:w="1080" w:type="dxa"/>
            <w:vAlign w:val="center"/>
          </w:tcPr>
          <w:p w14:paraId="048E3319" w14:textId="77777777" w:rsidR="00E12A07" w:rsidRPr="00427B3B" w:rsidRDefault="00E12A07" w:rsidP="00991D0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E4B02B3" w14:textId="0901BA1B" w:rsidR="00E12A07" w:rsidRPr="00427B3B" w:rsidRDefault="00E12A07" w:rsidP="00991D0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.09.2025</w:t>
            </w:r>
          </w:p>
        </w:tc>
        <w:tc>
          <w:tcPr>
            <w:tcW w:w="1080" w:type="dxa"/>
            <w:vAlign w:val="center"/>
          </w:tcPr>
          <w:p w14:paraId="7EB364D7" w14:textId="77777777" w:rsidR="00E12A07" w:rsidRPr="00427B3B" w:rsidRDefault="00E12A07" w:rsidP="00991D0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33087D0" w14:textId="77777777" w:rsidR="00E12A07" w:rsidRPr="00427B3B" w:rsidRDefault="00E12A07" w:rsidP="00991D0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37D70C35" w14:textId="77777777" w:rsidR="00E12A07" w:rsidRPr="00427B3B" w:rsidRDefault="00E12A07" w:rsidP="00991D0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2431-25-300091/0</w:t>
            </w:r>
          </w:p>
        </w:tc>
      </w:tr>
    </w:tbl>
    <w:p w14:paraId="13E04A56" w14:textId="77777777" w:rsidR="00556816" w:rsidRPr="00637BE6" w:rsidRDefault="00556816">
      <w:pPr>
        <w:rPr>
          <w:sz w:val="22"/>
        </w:rPr>
      </w:pPr>
    </w:p>
    <w:p w14:paraId="1E908443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2EBF9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17958CE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91EA1FE" w14:textId="77777777">
        <w:tc>
          <w:tcPr>
            <w:tcW w:w="9288" w:type="dxa"/>
          </w:tcPr>
          <w:p w14:paraId="275092DB" w14:textId="77DEA316" w:rsidR="00556816" w:rsidRPr="00F71733" w:rsidRDefault="00CD7128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CD7128">
              <w:rPr>
                <w:rFonts w:ascii="Tahoma" w:hAnsi="Tahoma" w:cs="Tahoma"/>
                <w:b/>
                <w:sz w:val="22"/>
              </w:rPr>
              <w:t>Izvajanje zunanje kontrole kakovosti pri nadgradnji železniškega vozlišča na Jesenicah</w:t>
            </w:r>
          </w:p>
        </w:tc>
      </w:tr>
    </w:tbl>
    <w:p w14:paraId="073968B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69CDD87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8F666E9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3778AC" w14:paraId="2CB7EEDA" w14:textId="77777777" w:rsidTr="00CD7128">
        <w:trPr>
          <w:trHeight w:val="1794"/>
        </w:trPr>
        <w:tc>
          <w:tcPr>
            <w:tcW w:w="9287" w:type="dxa"/>
          </w:tcPr>
          <w:p w14:paraId="23F8A500" w14:textId="598C5E8C" w:rsidR="003110C4" w:rsidRPr="003778AC" w:rsidRDefault="003110C4" w:rsidP="003110C4">
            <w:pPr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  <w:p w14:paraId="3C57D320" w14:textId="2C10CEC3" w:rsidR="00CD7128" w:rsidRPr="008063F4" w:rsidRDefault="00CD7128" w:rsidP="008063F4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 nov ponudbeni predračun.</w:t>
            </w:r>
          </w:p>
          <w:p w14:paraId="3FD6C107" w14:textId="5D0A6B35" w:rsidR="003778AC" w:rsidRPr="003778AC" w:rsidRDefault="003778AC" w:rsidP="003778AC">
            <w:pPr>
              <w:pStyle w:val="Odstavekseznama"/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</w:tc>
      </w:tr>
    </w:tbl>
    <w:p w14:paraId="2752FBB6" w14:textId="77777777" w:rsidR="00556816" w:rsidRPr="003778AC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58F38C7" w14:textId="77777777" w:rsidR="004B34B5" w:rsidRPr="003778AC" w:rsidRDefault="004B34B5" w:rsidP="003778AC">
      <w:pPr>
        <w:pStyle w:val="Odstavekseznama"/>
        <w:jc w:val="both"/>
        <w:rPr>
          <w:rFonts w:ascii="Tahoma" w:eastAsia="Arial" w:hAnsi="Tahoma" w:cs="Tahoma"/>
          <w:color w:val="000000"/>
          <w:sz w:val="20"/>
          <w:szCs w:val="20"/>
        </w:rPr>
      </w:pPr>
    </w:p>
    <w:p w14:paraId="528204F5" w14:textId="77777777" w:rsidR="004B34B5" w:rsidRPr="003778AC" w:rsidRDefault="004B34B5" w:rsidP="003778AC">
      <w:pPr>
        <w:jc w:val="both"/>
        <w:rPr>
          <w:rFonts w:ascii="Tahoma" w:eastAsia="Arial" w:hAnsi="Tahoma" w:cs="Tahoma"/>
          <w:color w:val="000000"/>
          <w:sz w:val="20"/>
          <w:szCs w:val="20"/>
        </w:rPr>
      </w:pPr>
      <w:r w:rsidRPr="003778AC">
        <w:rPr>
          <w:rFonts w:ascii="Tahoma" w:eastAsia="Arial" w:hAnsi="Tahoma" w:cs="Tahoma"/>
          <w:color w:val="000000"/>
          <w:sz w:val="20"/>
          <w:szCs w:val="20"/>
        </w:rPr>
        <w:t>Spremembe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</w:t>
      </w:r>
      <w:r w:rsidRPr="003778AC">
        <w:rPr>
          <w:rFonts w:ascii="Tahoma" w:eastAsia="Arial" w:hAnsi="Tahoma" w:cs="Tahoma"/>
          <w:color w:val="000000"/>
          <w:sz w:val="20"/>
          <w:szCs w:val="20"/>
        </w:rPr>
        <w:t>so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sestavni del razpisne dokumentacije in </w:t>
      </w:r>
      <w:r w:rsidRPr="003778AC">
        <w:rPr>
          <w:rFonts w:ascii="Tahoma" w:eastAsia="Arial" w:hAnsi="Tahoma" w:cs="Tahoma"/>
          <w:color w:val="000000"/>
          <w:sz w:val="20"/>
          <w:szCs w:val="20"/>
        </w:rPr>
        <w:t>jih</w:t>
      </w:r>
      <w:r w:rsidR="00556816" w:rsidRPr="003778AC">
        <w:rPr>
          <w:rFonts w:ascii="Tahoma" w:eastAsia="Arial" w:hAnsi="Tahoma" w:cs="Tahoma"/>
          <w:color w:val="000000"/>
          <w:sz w:val="20"/>
          <w:szCs w:val="20"/>
        </w:rPr>
        <w:t xml:space="preserve"> je potrebno upoštevati pri pripravi ponudbe.</w:t>
      </w:r>
    </w:p>
    <w:sectPr w:rsidR="004B34B5" w:rsidRPr="00377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B6AF" w14:textId="77777777" w:rsidR="00D03BC4" w:rsidRDefault="00D03BC4">
      <w:r>
        <w:separator/>
      </w:r>
    </w:p>
  </w:endnote>
  <w:endnote w:type="continuationSeparator" w:id="0">
    <w:p w14:paraId="06E66963" w14:textId="77777777" w:rsidR="00D03BC4" w:rsidRDefault="00D0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DFB97" w14:textId="77777777" w:rsidR="00D03BC4" w:rsidRDefault="00D03BC4">
      <w:r>
        <w:separator/>
      </w:r>
    </w:p>
  </w:footnote>
  <w:footnote w:type="continuationSeparator" w:id="0">
    <w:p w14:paraId="158CEA6A" w14:textId="77777777" w:rsidR="00D03BC4" w:rsidRDefault="00D03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57A29AD"/>
    <w:multiLevelType w:val="hybridMultilevel"/>
    <w:tmpl w:val="CB7A8E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1C3766A"/>
    <w:multiLevelType w:val="hybridMultilevel"/>
    <w:tmpl w:val="A8065E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1BD4B64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E4F2BA9"/>
    <w:multiLevelType w:val="hybridMultilevel"/>
    <w:tmpl w:val="ADE4A376"/>
    <w:lvl w:ilvl="0" w:tplc="2A1CDA2E">
      <w:start w:val="20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BE849AE"/>
    <w:multiLevelType w:val="hybridMultilevel"/>
    <w:tmpl w:val="607AB0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2"/>
  </w:num>
  <w:num w:numId="4">
    <w:abstractNumId w:val="8"/>
  </w:num>
  <w:num w:numId="5">
    <w:abstractNumId w:val="17"/>
  </w:num>
  <w:num w:numId="6">
    <w:abstractNumId w:val="21"/>
  </w:num>
  <w:num w:numId="7">
    <w:abstractNumId w:val="15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6"/>
  </w:num>
  <w:num w:numId="15">
    <w:abstractNumId w:val="12"/>
  </w:num>
  <w:num w:numId="16">
    <w:abstractNumId w:val="3"/>
  </w:num>
  <w:num w:numId="17">
    <w:abstractNumId w:val="1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0"/>
  </w:num>
  <w:num w:numId="21">
    <w:abstractNumId w:val="13"/>
  </w:num>
  <w:num w:numId="22">
    <w:abstractNumId w:val="19"/>
  </w:num>
  <w:num w:numId="23">
    <w:abstractNumId w:val="7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C4"/>
    <w:rsid w:val="000646A9"/>
    <w:rsid w:val="001836BB"/>
    <w:rsid w:val="002507C2"/>
    <w:rsid w:val="002B10C8"/>
    <w:rsid w:val="003110C4"/>
    <w:rsid w:val="003133A6"/>
    <w:rsid w:val="003778AC"/>
    <w:rsid w:val="00401F0C"/>
    <w:rsid w:val="00424A5A"/>
    <w:rsid w:val="004B34B5"/>
    <w:rsid w:val="004F324C"/>
    <w:rsid w:val="00556816"/>
    <w:rsid w:val="005B3896"/>
    <w:rsid w:val="00637BE6"/>
    <w:rsid w:val="00693961"/>
    <w:rsid w:val="008063F4"/>
    <w:rsid w:val="00885B69"/>
    <w:rsid w:val="00886791"/>
    <w:rsid w:val="008F314A"/>
    <w:rsid w:val="00A05C73"/>
    <w:rsid w:val="00A17575"/>
    <w:rsid w:val="00A6626B"/>
    <w:rsid w:val="00AB6E6C"/>
    <w:rsid w:val="00B05C73"/>
    <w:rsid w:val="00BA38BA"/>
    <w:rsid w:val="00BD1196"/>
    <w:rsid w:val="00CD7128"/>
    <w:rsid w:val="00D03BC4"/>
    <w:rsid w:val="00DE061A"/>
    <w:rsid w:val="00E12A07"/>
    <w:rsid w:val="00E51016"/>
    <w:rsid w:val="00E57B34"/>
    <w:rsid w:val="00EB24F7"/>
    <w:rsid w:val="00EE7DF1"/>
    <w:rsid w:val="00F268B1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48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3</cp:revision>
  <cp:lastPrinted>2025-09-16T13:07:00Z</cp:lastPrinted>
  <dcterms:created xsi:type="dcterms:W3CDTF">2025-09-16T12:50:00Z</dcterms:created>
  <dcterms:modified xsi:type="dcterms:W3CDTF">2025-09-16T13:07:00Z</dcterms:modified>
</cp:coreProperties>
</file>